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5B44D1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5B44D1">
              <w:rPr>
                <w:b/>
                <w:bCs/>
                <w:color w:val="0070C0"/>
              </w:rPr>
              <w:t xml:space="preserve"> </w:t>
            </w:r>
            <w:proofErr w:type="spellStart"/>
            <w:r w:rsidRPr="005B44D1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eastAsia="el-GR"/>
              </w:rPr>
              <w:t>Τροφοδοτικό</w:t>
            </w:r>
            <w:proofErr w:type="spellEnd"/>
            <w:r w:rsidRPr="005B44D1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eastAsia="el-GR"/>
              </w:rPr>
              <w:t xml:space="preserve"> Y/H</w:t>
            </w:r>
            <w:r w:rsidRPr="005B44D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 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B44D1" w:rsidRPr="004E67E9" w:rsidTr="00326CAA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5B44D1" w:rsidRPr="005B44D1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color w:val="000000"/>
                <w:szCs w:val="22"/>
              </w:rPr>
              <w:t>Continuous Power</w:t>
            </w:r>
          </w:p>
          <w:p w:rsidR="005B44D1" w:rsidRPr="005B44D1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color w:val="000000"/>
                <w:szCs w:val="22"/>
              </w:rPr>
              <w:t>W &gt;= 650Watts ATX12V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B44D1" w:rsidRPr="004E67E9" w:rsidTr="00326CA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5B44D1" w:rsidRPr="008D329F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MTBF Hours</w:t>
            </w:r>
          </w:p>
          <w:p w:rsidR="005B44D1" w:rsidRPr="008D329F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&gt;= 100,000 hours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B44D1" w:rsidRPr="004E67E9" w:rsidTr="00326CAA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5B44D1" w:rsidRPr="008D329F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Modular</w:t>
            </w:r>
          </w:p>
          <w:p w:rsidR="005B44D1" w:rsidRPr="008D329F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Fully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B44D1" w:rsidRPr="004E67E9" w:rsidTr="00326CAA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5B44D1" w:rsidRPr="008D329F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80 PLUS Efficiency</w:t>
            </w:r>
          </w:p>
          <w:p w:rsidR="005B44D1" w:rsidRPr="008D329F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Gold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B44D1" w:rsidRPr="004E67E9" w:rsidTr="00326CAA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:rsidR="005B44D1" w:rsidRPr="008D329F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Warranty</w:t>
            </w:r>
          </w:p>
          <w:p w:rsidR="005B44D1" w:rsidRPr="008D329F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&gt;= 7 Years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B44D1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B44D1" w:rsidRPr="004E67E9" w:rsidRDefault="005B44D1" w:rsidP="005B44D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5B44D1"/>
    <w:rsid w:val="00A4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BDC96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EBD0B579</Template>
  <TotalTime>1</TotalTime>
  <Pages>1</Pages>
  <Words>55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2025-12-03T13:28:00Z</dcterms:created>
  <dcterms:modified xsi:type="dcterms:W3CDTF">2025-12-03T13:28:00Z</dcterms:modified>
</cp:coreProperties>
</file>